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D6" w:rsidRDefault="008E3912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关于在</w:t>
      </w:r>
      <w:r>
        <w:rPr>
          <w:rFonts w:hint="eastAsia"/>
          <w:sz w:val="30"/>
          <w:szCs w:val="30"/>
        </w:rPr>
        <w:t>201</w:t>
      </w:r>
      <w:r w:rsidR="00991788"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级（新高二）学生中开展“暑假职业体验”的活动</w:t>
      </w:r>
    </w:p>
    <w:p w:rsidR="00670CD6" w:rsidRDefault="00670CD6">
      <w:pPr>
        <w:ind w:firstLineChars="200" w:firstLine="600"/>
        <w:jc w:val="left"/>
        <w:rPr>
          <w:sz w:val="30"/>
          <w:szCs w:val="30"/>
        </w:rPr>
      </w:pPr>
    </w:p>
    <w:p w:rsidR="00670CD6" w:rsidRDefault="008E391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201</w:t>
      </w:r>
      <w:r w:rsidR="00991788">
        <w:rPr>
          <w:rFonts w:hint="eastAsia"/>
          <w:sz w:val="24"/>
        </w:rPr>
        <w:t>8</w:t>
      </w:r>
      <w:r>
        <w:rPr>
          <w:rFonts w:hint="eastAsia"/>
          <w:sz w:val="24"/>
        </w:rPr>
        <w:t>级学生已经于今年寒假期间通过信息收集、观察、访谈等方式对自己感兴趣的职业进行了初步探索，职业体验将会带给你最直接的信息和感受。这个暑假请同学们通过实习、社会实践、课外拓展活动等方式，直接参与到工作本身，从自身的工作体验中进一步了解和分析职业特征，总结这一岗位的能力要求，以及思考为了将来能够从事自己喜欢的职业，在高中阶段你应该做好哪些准备。</w:t>
      </w:r>
    </w:p>
    <w:p w:rsidR="00670CD6" w:rsidRDefault="008E391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活动要求：</w:t>
      </w:r>
    </w:p>
    <w:p w:rsidR="00670CD6" w:rsidRDefault="008E391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、请到大连育明高中官方网站：“</w:t>
      </w:r>
      <w:r>
        <w:rPr>
          <w:rFonts w:hint="eastAsia"/>
          <w:sz w:val="24"/>
        </w:rPr>
        <w:t>www.dlymgz.cn</w:t>
      </w:r>
      <w:r>
        <w:rPr>
          <w:sz w:val="24"/>
        </w:rPr>
        <w:t>”</w:t>
      </w:r>
      <w:r>
        <w:rPr>
          <w:rFonts w:hint="eastAsia"/>
          <w:sz w:val="24"/>
        </w:rPr>
        <w:t>通知公告中下载关于《</w:t>
      </w:r>
      <w:bookmarkStart w:id="0" w:name="_GoBack"/>
      <w:r>
        <w:rPr>
          <w:rFonts w:hint="eastAsia"/>
          <w:sz w:val="24"/>
        </w:rPr>
        <w:t>201</w:t>
      </w:r>
      <w:r w:rsidR="00991788">
        <w:rPr>
          <w:rFonts w:hint="eastAsia"/>
          <w:sz w:val="24"/>
        </w:rPr>
        <w:t>8</w:t>
      </w:r>
      <w:r>
        <w:rPr>
          <w:rFonts w:hint="eastAsia"/>
          <w:sz w:val="24"/>
        </w:rPr>
        <w:t>级学生职业体验</w:t>
      </w:r>
      <w:bookmarkEnd w:id="0"/>
      <w:r>
        <w:rPr>
          <w:rFonts w:hint="eastAsia"/>
          <w:sz w:val="24"/>
        </w:rPr>
        <w:t>》相关文件。</w:t>
      </w:r>
    </w:p>
    <w:p w:rsidR="00670CD6" w:rsidRDefault="008E391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、利用假期，以认知“未来我会怎样”的角度，对一个具体的职业世界进行体验探索，并撰写完成《我的职业体验报告》。</w:t>
      </w:r>
    </w:p>
    <w:p w:rsidR="00670CD6" w:rsidRDefault="008E3912">
      <w:pPr>
        <w:numPr>
          <w:ilvl w:val="0"/>
          <w:numId w:val="1"/>
        </w:num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请将《我的职业体验报告》纸质版于开学报道日（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日）上交给各班班主任。</w:t>
      </w:r>
    </w:p>
    <w:p w:rsidR="00670CD6" w:rsidRDefault="008E3912">
      <w:pPr>
        <w:numPr>
          <w:ilvl w:val="0"/>
          <w:numId w:val="1"/>
        </w:num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请将《我的职业体验报告》电子版做好备份，正式开学日（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日）以班级为单位统一上传至学校德育处。</w:t>
      </w:r>
    </w:p>
    <w:p w:rsidR="00670CD6" w:rsidRDefault="008E3912">
      <w:pPr>
        <w:numPr>
          <w:ilvl w:val="0"/>
          <w:numId w:val="1"/>
        </w:num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请所有学生认真完成此项调查任务，并请家长给予高度重视与大力支持。开学后，学校将组织评选出优秀个人，并择机在全校做展示汇报。</w:t>
      </w:r>
    </w:p>
    <w:p w:rsidR="00670CD6" w:rsidRDefault="00670CD6"/>
    <w:p w:rsidR="00670CD6" w:rsidRDefault="00670CD6"/>
    <w:sectPr w:rsidR="00670CD6" w:rsidSect="00670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912" w:rsidRDefault="008E3912" w:rsidP="00991788">
      <w:r>
        <w:separator/>
      </w:r>
    </w:p>
  </w:endnote>
  <w:endnote w:type="continuationSeparator" w:id="1">
    <w:p w:rsidR="008E3912" w:rsidRDefault="008E3912" w:rsidP="00991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912" w:rsidRDefault="008E3912" w:rsidP="00991788">
      <w:r>
        <w:separator/>
      </w:r>
    </w:p>
  </w:footnote>
  <w:footnote w:type="continuationSeparator" w:id="1">
    <w:p w:rsidR="008E3912" w:rsidRDefault="008E3912" w:rsidP="00991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9C252E"/>
    <w:multiLevelType w:val="singleLevel"/>
    <w:tmpl w:val="8A9C252E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B1412B7"/>
    <w:rsid w:val="00670CD6"/>
    <w:rsid w:val="008E3912"/>
    <w:rsid w:val="00991788"/>
    <w:rsid w:val="0B1412B7"/>
    <w:rsid w:val="6D535020"/>
    <w:rsid w:val="7C1F7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0C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1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1788"/>
    <w:rPr>
      <w:kern w:val="2"/>
      <w:sz w:val="18"/>
      <w:szCs w:val="18"/>
    </w:rPr>
  </w:style>
  <w:style w:type="paragraph" w:styleId="a4">
    <w:name w:val="footer"/>
    <w:basedOn w:val="a"/>
    <w:link w:val="Char0"/>
    <w:rsid w:val="00991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178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23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今天卷纸有好好学习吗</dc:creator>
  <cp:lastModifiedBy>zty</cp:lastModifiedBy>
  <cp:revision>2</cp:revision>
  <dcterms:created xsi:type="dcterms:W3CDTF">2018-07-17T09:16:00Z</dcterms:created>
  <dcterms:modified xsi:type="dcterms:W3CDTF">2019-08-03T12:17:00Z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